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B8A9B" w14:textId="0532633D" w:rsidR="00BB563B" w:rsidRPr="00BB563B" w:rsidRDefault="00997F14" w:rsidP="00BB563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BB563B" w:rsidRPr="00BB563B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46383D">
        <w:rPr>
          <w:rFonts w:ascii="Corbel" w:hAnsi="Corbel"/>
          <w:bCs/>
          <w:i/>
          <w:lang w:eastAsia="ar-SA"/>
        </w:rPr>
        <w:t>61/</w:t>
      </w:r>
      <w:r w:rsidR="00BB563B" w:rsidRPr="00BB563B">
        <w:rPr>
          <w:rFonts w:ascii="Corbel" w:hAnsi="Corbel"/>
          <w:bCs/>
          <w:i/>
          <w:lang w:eastAsia="ar-SA"/>
        </w:rPr>
        <w:t>202</w:t>
      </w:r>
      <w:r w:rsidR="0046383D">
        <w:rPr>
          <w:rFonts w:ascii="Corbel" w:hAnsi="Corbel"/>
          <w:bCs/>
          <w:i/>
          <w:lang w:eastAsia="ar-SA"/>
        </w:rPr>
        <w:t>5</w:t>
      </w:r>
    </w:p>
    <w:p w14:paraId="2D41571E" w14:textId="77777777" w:rsidR="00BB563B" w:rsidRPr="00BB563B" w:rsidRDefault="00BB563B" w:rsidP="00BB563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B563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EB7E893" w14:textId="591392FC" w:rsidR="00BB563B" w:rsidRPr="00BB563B" w:rsidRDefault="00BB563B" w:rsidP="00BB563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B563B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46383D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BB563B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46383D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30621E9A" w14:textId="77777777" w:rsidR="00BB563B" w:rsidRPr="00BB563B" w:rsidRDefault="00BB563B" w:rsidP="00BB563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B563B">
        <w:rPr>
          <w:rFonts w:ascii="Corbel" w:hAnsi="Corbel"/>
          <w:i/>
          <w:sz w:val="20"/>
          <w:szCs w:val="20"/>
          <w:lang w:eastAsia="ar-SA"/>
        </w:rPr>
        <w:t>(skrajne daty</w:t>
      </w:r>
      <w:r w:rsidRPr="00BB563B">
        <w:rPr>
          <w:rFonts w:ascii="Corbel" w:hAnsi="Corbel"/>
          <w:sz w:val="20"/>
          <w:szCs w:val="20"/>
          <w:lang w:eastAsia="ar-SA"/>
        </w:rPr>
        <w:t>)</w:t>
      </w:r>
    </w:p>
    <w:p w14:paraId="34C7DC71" w14:textId="747FDF77" w:rsidR="00BB563B" w:rsidRPr="00BB563B" w:rsidRDefault="00BB563B" w:rsidP="00BB563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B563B">
        <w:rPr>
          <w:rFonts w:ascii="Corbel" w:hAnsi="Corbel"/>
          <w:sz w:val="20"/>
          <w:szCs w:val="20"/>
          <w:lang w:eastAsia="ar-SA"/>
        </w:rPr>
        <w:t>Rok akademicki 202</w:t>
      </w:r>
      <w:r w:rsidR="0046383D">
        <w:rPr>
          <w:rFonts w:ascii="Corbel" w:hAnsi="Corbel"/>
          <w:sz w:val="20"/>
          <w:szCs w:val="20"/>
          <w:lang w:eastAsia="ar-SA"/>
        </w:rPr>
        <w:t>9</w:t>
      </w:r>
      <w:r w:rsidRPr="00BB563B">
        <w:rPr>
          <w:rFonts w:ascii="Corbel" w:hAnsi="Corbel"/>
          <w:sz w:val="20"/>
          <w:szCs w:val="20"/>
          <w:lang w:eastAsia="ar-SA"/>
        </w:rPr>
        <w:t>/20</w:t>
      </w:r>
      <w:r w:rsidR="0046383D">
        <w:rPr>
          <w:rFonts w:ascii="Corbel" w:hAnsi="Corbel"/>
          <w:sz w:val="20"/>
          <w:szCs w:val="20"/>
          <w:lang w:eastAsia="ar-SA"/>
        </w:rPr>
        <w:t>30</w:t>
      </w:r>
    </w:p>
    <w:p w14:paraId="7260B064" w14:textId="77777777" w:rsidR="00BB563B" w:rsidRPr="00BB563B" w:rsidRDefault="00BB563B" w:rsidP="00BB563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5990EF52" w:rsidR="0085747A" w:rsidRPr="0046383D" w:rsidRDefault="00BC633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46383D">
              <w:rPr>
                <w:rFonts w:ascii="Corbel" w:hAnsi="Corbel"/>
                <w:bCs/>
                <w:sz w:val="24"/>
                <w:szCs w:val="24"/>
              </w:rPr>
              <w:t>Ścieżka legislacyjna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356C576A" w:rsidR="0085747A" w:rsidRPr="00B169DF" w:rsidRDefault="004638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146AEC7" w:rsidR="0085747A" w:rsidRPr="00B169DF" w:rsidRDefault="004638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151E2E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21F1CBA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4B66258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42859F5" w:rsidR="0085747A" w:rsidRPr="00454661" w:rsidRDefault="008F58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466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23244" w:rsidRPr="0045466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45466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5466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54661">
              <w:rPr>
                <w:rFonts w:ascii="Corbel" w:hAnsi="Corbel"/>
                <w:sz w:val="24"/>
                <w:szCs w:val="24"/>
              </w:rPr>
              <w:t>/y</w:t>
            </w:r>
            <w:r w:rsidRPr="0045466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F91481E" w:rsidR="0085747A" w:rsidRPr="00454661" w:rsidRDefault="00C47C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4661">
              <w:rPr>
                <w:rFonts w:ascii="Corbel" w:hAnsi="Corbel"/>
                <w:b w:val="0"/>
                <w:sz w:val="24"/>
                <w:szCs w:val="24"/>
              </w:rPr>
              <w:t>Rok V, semestr 10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3CD3A24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312DA56" w:rsidR="0085747A" w:rsidRPr="00B169DF" w:rsidRDefault="004638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3272D0B7" w:rsidR="0085747A" w:rsidRPr="00B169DF" w:rsidRDefault="004638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B0F49">
              <w:rPr>
                <w:rFonts w:ascii="Corbel" w:hAnsi="Corbel"/>
                <w:b w:val="0"/>
                <w:sz w:val="24"/>
                <w:szCs w:val="24"/>
              </w:rPr>
              <w:t>r hab. Grzegorz Pastuszko, prof. UR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DE36C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DE36C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E36C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748C8491" w:rsidR="00015B8F" w:rsidRPr="00B169DF" w:rsidRDefault="00DE36CA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44A2255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F529C7" w:rsidR="00015B8F" w:rsidRPr="00B169DF" w:rsidRDefault="00454661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635320F2" w:rsidR="00015B8F" w:rsidRPr="00B169DF" w:rsidRDefault="00DE770A" w:rsidP="00DE36C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02AE7B25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590B4870" w14:textId="77777777" w:rsidR="0046383D" w:rsidRPr="00B169DF" w:rsidRDefault="0046383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FE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2711097E" w:rsidR="00C66FB8" w:rsidRDefault="00E22FBC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1.3</w:t>
      </w:r>
      <w:r w:rsidR="0046383D">
        <w:rPr>
          <w:rFonts w:ascii="Corbel" w:hAnsi="Corbel"/>
          <w:smallCaps w:val="0"/>
          <w:szCs w:val="24"/>
        </w:rPr>
        <w:t xml:space="preserve">. </w:t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D3B710" w14:textId="77777777" w:rsidR="00660DC2" w:rsidRPr="00C66FB8" w:rsidRDefault="00660DC2" w:rsidP="00C66F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C3564DE" w14:textId="69323C0C" w:rsidR="00E960BB" w:rsidRDefault="00967123" w:rsidP="0046383D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CC69EAE" w14:textId="77777777" w:rsidR="00C66FB8" w:rsidRPr="00B169DF" w:rsidRDefault="00C66F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0126630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46383D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591679AD" w14:textId="77777777" w:rsidR="00DE36CA" w:rsidRPr="00B169DF" w:rsidRDefault="00DE36C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B169DF" w14:paraId="170821A1" w14:textId="77777777" w:rsidTr="0046383D">
        <w:tc>
          <w:tcPr>
            <w:tcW w:w="9349" w:type="dxa"/>
          </w:tcPr>
          <w:p w14:paraId="1BB8AE6C" w14:textId="0C50CE4A" w:rsidR="0085747A" w:rsidRPr="00B169DF" w:rsidRDefault="004A60D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konstytucyjne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3F75B60A" w:rsidR="0085747A" w:rsidRPr="00B169DF" w:rsidRDefault="00DE36CA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2283C030" w14:textId="68235052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A60D6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 :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D588F36" w14:textId="1DF96260" w:rsidR="0085747A" w:rsidRPr="00B169DF" w:rsidRDefault="004A60D6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Zdobyć </w:t>
            </w:r>
            <w:r w:rsidR="00967123">
              <w:rPr>
                <w:rFonts w:ascii="Corbel" w:hAnsi="Corbel"/>
                <w:b w:val="0"/>
                <w:sz w:val="24"/>
                <w:szCs w:val="24"/>
              </w:rPr>
              <w:t>wiedzę i umiejętności dotyczące mechanizmów i procedur stanowienia prawa w RP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09F045ED" w:rsidR="0085747A" w:rsidRPr="00B169DF" w:rsidRDefault="004A60D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52E7A2" w14:textId="3B0DCC11" w:rsidR="0085747A" w:rsidRPr="00B169DF" w:rsidRDefault="00967123" w:rsidP="009671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Uzyskać wiadomości na temat zawodu legislatora i innych zawodów związanych z procesem tworzenia norm prawnych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7551B6E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389" w:type="dxa"/>
          </w:tcPr>
          <w:p w14:paraId="2CE762DC" w14:textId="0F1FB5C7" w:rsidR="0085747A" w:rsidRPr="00B169DF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na temat instytucji procesu legislacyjnego w Polsce</w:t>
            </w:r>
          </w:p>
        </w:tc>
        <w:tc>
          <w:tcPr>
            <w:tcW w:w="2554" w:type="dxa"/>
          </w:tcPr>
          <w:p w14:paraId="43C86AB6" w14:textId="21D57108" w:rsidR="0085747A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K_W02 </w:t>
            </w: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2DA9DB7A" w:rsidR="0085747A" w:rsidRPr="00B169DF" w:rsidRDefault="003057DE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</w:t>
            </w:r>
            <w:r w:rsidR="00781CC7">
              <w:rPr>
                <w:rFonts w:ascii="Corbel" w:hAnsi="Corbel"/>
                <w:b w:val="0"/>
                <w:smallCaps w:val="0"/>
                <w:szCs w:val="24"/>
              </w:rPr>
              <w:t>wiedzę dotyczącą stanowienia i implementacji do polskiego porządku prawnego  prawa UE</w:t>
            </w:r>
          </w:p>
        </w:tc>
        <w:tc>
          <w:tcPr>
            <w:tcW w:w="2554" w:type="dxa"/>
          </w:tcPr>
          <w:p w14:paraId="5F66D69A" w14:textId="145DF9C1" w:rsidR="0085747A" w:rsidRPr="003C3B8F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Pr="00781CC7">
              <w:rPr>
                <w:rFonts w:ascii="Corbel" w:hAnsi="Corbel"/>
                <w:sz w:val="24"/>
                <w:szCs w:val="24"/>
              </w:rPr>
              <w:t xml:space="preserve">W05 </w:t>
            </w:r>
          </w:p>
        </w:tc>
      </w:tr>
      <w:tr w:rsidR="00781CC7" w:rsidRPr="00B169DF" w14:paraId="7A4D3B89" w14:textId="77777777" w:rsidTr="00D1546E">
        <w:tc>
          <w:tcPr>
            <w:tcW w:w="1577" w:type="dxa"/>
          </w:tcPr>
          <w:p w14:paraId="6ECAAEA2" w14:textId="55163596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709A7B54" w14:textId="4DC72786" w:rsidR="00781CC7" w:rsidRDefault="00781CC7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Posługuje się sprawnie siatką terminologiczną z zakresu legislacji</w:t>
            </w:r>
          </w:p>
        </w:tc>
        <w:tc>
          <w:tcPr>
            <w:tcW w:w="2554" w:type="dxa"/>
          </w:tcPr>
          <w:p w14:paraId="717A4245" w14:textId="74431D47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781CC7" w:rsidRPr="00B169DF" w14:paraId="47A80BFC" w14:textId="77777777" w:rsidTr="00D1546E">
        <w:tc>
          <w:tcPr>
            <w:tcW w:w="1577" w:type="dxa"/>
          </w:tcPr>
          <w:p w14:paraId="7FF1FB50" w14:textId="4BAD5724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89" w:type="dxa"/>
          </w:tcPr>
          <w:p w14:paraId="014338B5" w14:textId="0CACE26E" w:rsidR="00781CC7" w:rsidRDefault="00781CC7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>Ma pogłębioną wiedzę na 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emat zasad i norm</w:t>
            </w:r>
            <w:r w:rsidR="0046383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81CC7">
              <w:rPr>
                <w:rFonts w:ascii="Corbel" w:hAnsi="Corbel"/>
                <w:b w:val="0"/>
                <w:smallCaps w:val="0"/>
                <w:szCs w:val="24"/>
              </w:rPr>
              <w:t>etyki zawodowej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obszarze profesji związanych z procesem tworzenia prawa </w:t>
            </w:r>
          </w:p>
        </w:tc>
        <w:tc>
          <w:tcPr>
            <w:tcW w:w="2554" w:type="dxa"/>
          </w:tcPr>
          <w:p w14:paraId="0AE328FC" w14:textId="386912C6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K_W09 </w:t>
            </w:r>
          </w:p>
        </w:tc>
      </w:tr>
      <w:tr w:rsidR="00781CC7" w:rsidRPr="00B169DF" w14:paraId="362727C2" w14:textId="77777777" w:rsidTr="00D1546E">
        <w:tc>
          <w:tcPr>
            <w:tcW w:w="1577" w:type="dxa"/>
          </w:tcPr>
          <w:p w14:paraId="17EDC381" w14:textId="33E3CF08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1771F79E" w14:textId="2F1004F5" w:rsidR="00781CC7" w:rsidRDefault="00781CC7" w:rsidP="00781C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dokonywać wykładni norm prawnych</w:t>
            </w:r>
            <w:r w:rsidR="001F5AF1">
              <w:rPr>
                <w:rFonts w:ascii="Corbel" w:hAnsi="Corbel"/>
                <w:b w:val="0"/>
                <w:smallCaps w:val="0"/>
                <w:szCs w:val="24"/>
              </w:rPr>
              <w:t xml:space="preserve"> regulujących proces legislacyjny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określających zasady techniki prawodawczej </w:t>
            </w:r>
          </w:p>
        </w:tc>
        <w:tc>
          <w:tcPr>
            <w:tcW w:w="2554" w:type="dxa"/>
          </w:tcPr>
          <w:p w14:paraId="0A353461" w14:textId="3201FD6A" w:rsidR="00781CC7" w:rsidRDefault="00781CC7" w:rsidP="00781CC7">
            <w:pPr>
              <w:rPr>
                <w:rFonts w:ascii="Corbel" w:hAnsi="Corbel"/>
                <w:sz w:val="24"/>
                <w:szCs w:val="24"/>
              </w:rPr>
            </w:pPr>
            <w:r w:rsidRPr="00781CC7">
              <w:rPr>
                <w:rFonts w:ascii="Corbel" w:hAnsi="Corbel"/>
                <w:sz w:val="24"/>
                <w:szCs w:val="24"/>
              </w:rPr>
              <w:t xml:space="preserve">K_U01 </w:t>
            </w:r>
          </w:p>
        </w:tc>
      </w:tr>
      <w:tr w:rsidR="00781CC7" w:rsidRPr="00B169DF" w14:paraId="1DDEB9CA" w14:textId="77777777" w:rsidTr="00D1546E">
        <w:tc>
          <w:tcPr>
            <w:tcW w:w="1577" w:type="dxa"/>
          </w:tcPr>
          <w:p w14:paraId="172D1200" w14:textId="2FFC9F6D" w:rsidR="00781CC7" w:rsidRPr="00B169DF" w:rsidRDefault="00781C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37183948" w14:textId="31473B61" w:rsidR="00781CC7" w:rsidRDefault="001B63C4" w:rsidP="000F73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Spra</w:t>
            </w:r>
            <w:r w:rsidR="003B311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porusza się w obszarze systemu prawnego </w:t>
            </w:r>
          </w:p>
        </w:tc>
        <w:tc>
          <w:tcPr>
            <w:tcW w:w="2554" w:type="dxa"/>
          </w:tcPr>
          <w:p w14:paraId="375A4A3C" w14:textId="116389ED" w:rsidR="00781CC7" w:rsidRDefault="000F73D2" w:rsidP="000F73D2">
            <w:pPr>
              <w:rPr>
                <w:rFonts w:ascii="Corbel" w:hAnsi="Corbel"/>
                <w:sz w:val="24"/>
                <w:szCs w:val="24"/>
              </w:rPr>
            </w:pPr>
            <w:r w:rsidRPr="000F73D2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1B63C4" w:rsidRPr="00B169DF" w14:paraId="1523F2DF" w14:textId="77777777" w:rsidTr="00D1546E">
        <w:tc>
          <w:tcPr>
            <w:tcW w:w="1577" w:type="dxa"/>
          </w:tcPr>
          <w:p w14:paraId="4C2D0D60" w14:textId="2A194E30" w:rsidR="001B63C4" w:rsidRDefault="001B63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9" w:type="dxa"/>
          </w:tcPr>
          <w:p w14:paraId="7766FB08" w14:textId="28605EE1" w:rsidR="001B63C4" w:rsidRDefault="001B63C4" w:rsidP="00120A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</w:t>
            </w:r>
            <w:r w:rsidR="00120A9D">
              <w:rPr>
                <w:rFonts w:ascii="Corbel" w:hAnsi="Corbel"/>
                <w:b w:val="0"/>
                <w:smallCaps w:val="0"/>
                <w:szCs w:val="24"/>
              </w:rPr>
              <w:t xml:space="preserve">objaśniania istniejącego stanu legislacji, formułowania ocen dotyczących jakości uregulowań prawnych oraz prowadzenia debaty poświęconej zagadnieniom legislacyjnym </w:t>
            </w:r>
          </w:p>
        </w:tc>
        <w:tc>
          <w:tcPr>
            <w:tcW w:w="2554" w:type="dxa"/>
          </w:tcPr>
          <w:p w14:paraId="44B955F8" w14:textId="4B9DAD9C" w:rsidR="001B63C4" w:rsidRPr="000F73D2" w:rsidRDefault="001B63C4" w:rsidP="000F73D2">
            <w:pPr>
              <w:rPr>
                <w:rFonts w:ascii="Corbel" w:hAnsi="Corbel"/>
                <w:sz w:val="24"/>
                <w:szCs w:val="24"/>
              </w:rPr>
            </w:pPr>
            <w:r w:rsidRPr="001B63C4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C4ABBA6" w:rsidR="0085747A" w:rsidRPr="00B169DF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389" w:type="dxa"/>
          </w:tcPr>
          <w:p w14:paraId="4AE793D9" w14:textId="7F8EAD31" w:rsidR="0085747A" w:rsidRPr="00B169DF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 jak wygląda praca w zespole legislatorów</w:t>
            </w:r>
            <w:r w:rsidR="00FD3DDC">
              <w:rPr>
                <w:rFonts w:ascii="Corbel" w:hAnsi="Corbel"/>
                <w:b w:val="0"/>
                <w:smallCaps w:val="0"/>
                <w:szCs w:val="24"/>
              </w:rPr>
              <w:t>, zna podstawowe zasady funkcjonowania tej profesji</w:t>
            </w:r>
          </w:p>
        </w:tc>
        <w:tc>
          <w:tcPr>
            <w:tcW w:w="2554" w:type="dxa"/>
          </w:tcPr>
          <w:p w14:paraId="311FC3CD" w14:textId="66B1E0CE" w:rsidR="0085747A" w:rsidRPr="00B169DF" w:rsidRDefault="00781CC7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CC7">
              <w:rPr>
                <w:rFonts w:ascii="Corbel" w:hAnsi="Corbel"/>
                <w:b w:val="0"/>
                <w:smallCaps w:val="0"/>
                <w:szCs w:val="24"/>
              </w:rPr>
              <w:t xml:space="preserve">K_K02 </w:t>
            </w:r>
          </w:p>
        </w:tc>
      </w:tr>
      <w:tr w:rsidR="005F44E1" w:rsidRPr="00B169DF" w14:paraId="468C82AF" w14:textId="77777777" w:rsidTr="00D1546E">
        <w:tc>
          <w:tcPr>
            <w:tcW w:w="1577" w:type="dxa"/>
          </w:tcPr>
          <w:p w14:paraId="62390101" w14:textId="0B2C1888" w:rsidR="005F44E1" w:rsidRDefault="005F4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389" w:type="dxa"/>
          </w:tcPr>
          <w:p w14:paraId="3FE878A0" w14:textId="39A1A09B" w:rsidR="005F44E1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znaczenia norm etycznych w pracy legislatora</w:t>
            </w:r>
          </w:p>
        </w:tc>
        <w:tc>
          <w:tcPr>
            <w:tcW w:w="2554" w:type="dxa"/>
          </w:tcPr>
          <w:p w14:paraId="5468763A" w14:textId="1076F8B8" w:rsidR="005F44E1" w:rsidRPr="00781CC7" w:rsidRDefault="005F44E1" w:rsidP="005F4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4E1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7FDFB0C4" w14:textId="77777777" w:rsidR="0046383D" w:rsidRDefault="0046383D" w:rsidP="000855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FE13275" w14:textId="77777777" w:rsidR="0046383D" w:rsidRDefault="0046383D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2001F590" w14:textId="438D5420" w:rsidR="0008556F" w:rsidRDefault="0008556F" w:rsidP="000855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</w:p>
    <w:p w14:paraId="0D059931" w14:textId="77777777" w:rsidR="0046383D" w:rsidRDefault="0046383D" w:rsidP="0008556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63656F4" w14:textId="048D7ACC" w:rsidR="0008556F" w:rsidRDefault="0008556F" w:rsidP="0008556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  <w:r w:rsidR="00284BB3">
        <w:rPr>
          <w:rFonts w:ascii="Corbel" w:hAnsi="Corbel"/>
          <w:sz w:val="24"/>
          <w:szCs w:val="24"/>
        </w:rPr>
        <w:t>-nie dotyczy</w:t>
      </w:r>
    </w:p>
    <w:p w14:paraId="35BBDEAC" w14:textId="77777777" w:rsidR="0008556F" w:rsidRDefault="0008556F" w:rsidP="0008556F">
      <w:pPr>
        <w:spacing w:line="240" w:lineRule="auto"/>
        <w:ind w:firstLine="708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konwersatoriów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8556F" w14:paraId="377424E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3A1D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8556F" w14:paraId="2EB3622C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9EDC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Ogólna charakterystyka systemu prawa i jego źródeł w RP</w:t>
            </w:r>
          </w:p>
        </w:tc>
      </w:tr>
      <w:tr w:rsidR="0008556F" w14:paraId="09E449F8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FC64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Prawne i pozaprawne mechanizmy tworzenia prawa w ustroju państwa demokratycznego</w:t>
            </w:r>
          </w:p>
        </w:tc>
      </w:tr>
      <w:tr w:rsidR="0008556F" w14:paraId="28DCC4F4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6711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Zagadnienie jakości prawa w RP i jej kontrola</w:t>
            </w:r>
          </w:p>
        </w:tc>
      </w:tr>
      <w:tr w:rsidR="0008556F" w14:paraId="1D38049F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8CF2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Problemy i zagrożenia związane z procesem tworzenia prawa w RP</w:t>
            </w:r>
          </w:p>
        </w:tc>
      </w:tr>
      <w:tr w:rsidR="0008556F" w14:paraId="2C0C1C8F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0009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Mechanizmy tworzenia prawa na poziomie Rady Ministrów</w:t>
            </w:r>
          </w:p>
        </w:tc>
      </w:tr>
      <w:tr w:rsidR="0008556F" w14:paraId="723DD8C4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51C5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Mechanizmy tworzenia prawa na poziomie Sejmu i Senatu</w:t>
            </w:r>
          </w:p>
        </w:tc>
      </w:tr>
      <w:tr w:rsidR="0008556F" w14:paraId="453D1290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CE1D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Mechanizmu tworzenia prawa na poziomie organów samorządu terytorialnego </w:t>
            </w:r>
          </w:p>
        </w:tc>
      </w:tr>
      <w:tr w:rsidR="0008556F" w14:paraId="76F74160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0AF5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Wpływ prawodawstwa UE na proces stanowienia prawa w RP</w:t>
            </w:r>
          </w:p>
        </w:tc>
      </w:tr>
      <w:tr w:rsidR="0008556F" w14:paraId="76F92F41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010E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Zasady techniki prawodawczej </w:t>
            </w:r>
          </w:p>
        </w:tc>
      </w:tr>
      <w:tr w:rsidR="0008556F" w14:paraId="427CEEC7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C128" w14:textId="77777777" w:rsidR="0008556F" w:rsidRDefault="0008556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10. Zawód legislatora </w:t>
            </w:r>
          </w:p>
        </w:tc>
      </w:tr>
      <w:tr w:rsidR="0008556F" w14:paraId="4FC4F116" w14:textId="77777777" w:rsidTr="0008556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1A90" w14:textId="77777777" w:rsidR="0008556F" w:rsidRDefault="000855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2B27D1C9" w14:textId="77777777" w:rsidR="0008556F" w:rsidRDefault="0008556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7C7DEEC" w14:textId="5161AC9D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874A254" w14:textId="77777777" w:rsidR="00454661" w:rsidRPr="0046383D" w:rsidRDefault="00454661" w:rsidP="0046383D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62F196BD" w14:textId="4952E9A7" w:rsidR="00E67016" w:rsidRPr="0046383D" w:rsidRDefault="00454661" w:rsidP="0046383D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46383D">
        <w:rPr>
          <w:rFonts w:ascii="Corbel" w:hAnsi="Corbel"/>
          <w:b w:val="0"/>
          <w:smallCaps w:val="0"/>
          <w:szCs w:val="24"/>
        </w:rPr>
        <w:t xml:space="preserve">Praca w grupach, dyskusja panelowa, prezentacja referatów </w:t>
      </w:r>
    </w:p>
    <w:p w14:paraId="5608EB32" w14:textId="16337B4D" w:rsidR="00E960BB" w:rsidRPr="0046383D" w:rsidRDefault="00E960BB" w:rsidP="0046383D">
      <w:pPr>
        <w:pStyle w:val="Punktygwne"/>
        <w:tabs>
          <w:tab w:val="left" w:pos="284"/>
        </w:tabs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67016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46383D">
        <w:trPr>
          <w:trHeight w:val="396"/>
        </w:trPr>
        <w:tc>
          <w:tcPr>
            <w:tcW w:w="1962" w:type="dxa"/>
            <w:vAlign w:val="center"/>
          </w:tcPr>
          <w:p w14:paraId="6267168D" w14:textId="0DAC7640" w:rsidR="0085747A" w:rsidRPr="00B169DF" w:rsidRDefault="0046383D" w:rsidP="004638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EK_01 - EK_08</w:t>
            </w:r>
          </w:p>
        </w:tc>
        <w:tc>
          <w:tcPr>
            <w:tcW w:w="5441" w:type="dxa"/>
            <w:vAlign w:val="center"/>
          </w:tcPr>
          <w:p w14:paraId="27D90EF1" w14:textId="76E4B9E3" w:rsidR="0085747A" w:rsidRPr="00E67016" w:rsidRDefault="003570F8" w:rsidP="004638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  <w:vAlign w:val="center"/>
          </w:tcPr>
          <w:p w14:paraId="4D1F06B9" w14:textId="0525D9BB" w:rsidR="0085747A" w:rsidRPr="00B169DF" w:rsidRDefault="0046383D" w:rsidP="004638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3092502B" w:rsidR="0085747A" w:rsidRPr="00B169DF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3464BD">
              <w:rPr>
                <w:rFonts w:ascii="Corbel" w:hAnsi="Corbel"/>
                <w:b w:val="0"/>
                <w:smallCaps w:val="0"/>
                <w:szCs w:val="24"/>
              </w:rPr>
              <w:t xml:space="preserve"> –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test jednokrotnego wyboru obejmujący łącznie</w:t>
            </w:r>
            <w:r w:rsidR="009671A8">
              <w:rPr>
                <w:rFonts w:ascii="Corbel" w:hAnsi="Corbel"/>
                <w:b w:val="0"/>
                <w:smallCaps w:val="0"/>
                <w:szCs w:val="24"/>
              </w:rPr>
              <w:t xml:space="preserve"> 10</w:t>
            </w:r>
            <w:r w:rsidR="006D1B1C">
              <w:rPr>
                <w:rFonts w:ascii="Corbel" w:hAnsi="Corbel"/>
                <w:b w:val="0"/>
                <w:smallCaps w:val="0"/>
                <w:szCs w:val="24"/>
              </w:rPr>
              <w:t xml:space="preserve"> PYTAŃ</w:t>
            </w:r>
          </w:p>
          <w:p w14:paraId="5467C958" w14:textId="681DF715" w:rsidR="003464BD" w:rsidRPr="003464BD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464BD">
              <w:rPr>
                <w:rFonts w:ascii="Corbel" w:hAnsi="Corbel"/>
                <w:b w:val="0"/>
                <w:smallCaps w:val="0"/>
                <w:szCs w:val="24"/>
              </w:rPr>
              <w:t>rzelicznik za odpowiedni procent uzyskanych punktów:</w:t>
            </w:r>
          </w:p>
          <w:p w14:paraId="2CA41CF9" w14:textId="7A8D1E07" w:rsidR="003464BD" w:rsidRPr="003464BD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do 50% - niedostateczny,</w:t>
            </w:r>
          </w:p>
          <w:p w14:paraId="2EF8346E" w14:textId="4B6F2434" w:rsidR="003464BD" w:rsidRPr="003464BD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- 51% - 60% - dostateczny,</w:t>
            </w:r>
          </w:p>
          <w:p w14:paraId="03002DBE" w14:textId="282AB4D6" w:rsidR="003464BD" w:rsidRPr="003464BD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- 61% - 70% - dostateczny plus,</w:t>
            </w:r>
          </w:p>
          <w:p w14:paraId="38E773F7" w14:textId="0054E03B" w:rsidR="003464BD" w:rsidRPr="003464BD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14:paraId="2258AF70" w14:textId="32C76432" w:rsidR="003464BD" w:rsidRPr="003464BD" w:rsidRDefault="00870D80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- 81% - 90% - dobry plus,</w:t>
            </w:r>
          </w:p>
          <w:p w14:paraId="2BB5D64F" w14:textId="2C933BE9" w:rsidR="0085747A" w:rsidRPr="00B169DF" w:rsidRDefault="00870D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64BD"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557DC1" w14:textId="77777777" w:rsidR="0046383D" w:rsidRDefault="0046383D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6275B835" w14:textId="276E2A32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536"/>
      </w:tblGrid>
      <w:tr w:rsidR="0085747A" w:rsidRPr="00B169DF" w14:paraId="128DDC9A" w14:textId="77777777" w:rsidTr="0046383D">
        <w:tc>
          <w:tcPr>
            <w:tcW w:w="513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46383D">
        <w:tc>
          <w:tcPr>
            <w:tcW w:w="513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</w:tcPr>
          <w:p w14:paraId="3A344839" w14:textId="003832B6" w:rsidR="0085747A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46383D">
        <w:tc>
          <w:tcPr>
            <w:tcW w:w="513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536" w:type="dxa"/>
          </w:tcPr>
          <w:p w14:paraId="63CF7F11" w14:textId="5EEA7D0B" w:rsidR="00327B8F" w:rsidRPr="00B169D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  <w:r w:rsidR="00E20135">
              <w:rPr>
                <w:rFonts w:ascii="Corbel" w:hAnsi="Corbel"/>
                <w:sz w:val="24"/>
                <w:szCs w:val="24"/>
              </w:rPr>
              <w:t xml:space="preserve">i egzaminie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30</w:t>
            </w:r>
          </w:p>
        </w:tc>
      </w:tr>
      <w:tr w:rsidR="00C61DC5" w:rsidRPr="00B169DF" w14:paraId="3796D0EB" w14:textId="77777777" w:rsidTr="0046383D">
        <w:tc>
          <w:tcPr>
            <w:tcW w:w="513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536" w:type="dxa"/>
          </w:tcPr>
          <w:p w14:paraId="005ED61A" w14:textId="43D74F3D" w:rsidR="00C61DC5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– 60</w:t>
            </w:r>
          </w:p>
          <w:p w14:paraId="2548B746" w14:textId="77777777" w:rsidR="00327B8F" w:rsidRDefault="00327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 –</w:t>
            </w:r>
            <w:r w:rsidR="0094522E">
              <w:rPr>
                <w:rFonts w:ascii="Corbel" w:hAnsi="Corbel"/>
                <w:sz w:val="24"/>
                <w:szCs w:val="24"/>
              </w:rPr>
              <w:t xml:space="preserve"> 6</w:t>
            </w:r>
            <w:r>
              <w:rPr>
                <w:rFonts w:ascii="Corbel" w:hAnsi="Corbel"/>
                <w:sz w:val="24"/>
                <w:szCs w:val="24"/>
              </w:rPr>
              <w:t xml:space="preserve">0 </w:t>
            </w:r>
          </w:p>
          <w:p w14:paraId="03E3072C" w14:textId="46DD6FFB" w:rsidR="0094522E" w:rsidRPr="00B169DF" w:rsidRDefault="009452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Czytanie</w:t>
            </w:r>
            <w:r w:rsidR="007F503A">
              <w:rPr>
                <w:rFonts w:ascii="Corbel" w:hAnsi="Corbel"/>
                <w:sz w:val="24"/>
                <w:szCs w:val="24"/>
              </w:rPr>
              <w:t xml:space="preserve"> i analiza</w:t>
            </w:r>
            <w:r>
              <w:rPr>
                <w:rFonts w:ascii="Corbel" w:hAnsi="Corbel"/>
                <w:sz w:val="24"/>
                <w:szCs w:val="24"/>
              </w:rPr>
              <w:t xml:space="preserve"> tekstów źródłowych – 50 </w:t>
            </w:r>
          </w:p>
        </w:tc>
      </w:tr>
      <w:tr w:rsidR="0085747A" w:rsidRPr="00B169DF" w14:paraId="1ADE6CE7" w14:textId="77777777" w:rsidTr="0046383D">
        <w:tc>
          <w:tcPr>
            <w:tcW w:w="513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14:paraId="4747719D" w14:textId="35D379D1" w:rsidR="0085747A" w:rsidRPr="00B169DF" w:rsidRDefault="00C579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071C4E58" w14:textId="77777777" w:rsidTr="0046383D">
        <w:tc>
          <w:tcPr>
            <w:tcW w:w="513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14:paraId="6623D12B" w14:textId="2519AD0F" w:rsidR="0085747A" w:rsidRPr="00B169DF" w:rsidRDefault="009703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46383D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5747A" w:rsidRPr="00B169DF" w14:paraId="638E76A1" w14:textId="77777777" w:rsidTr="0046383D">
        <w:trPr>
          <w:trHeight w:val="397"/>
        </w:trPr>
        <w:tc>
          <w:tcPr>
            <w:tcW w:w="3715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46383D">
        <w:trPr>
          <w:trHeight w:val="397"/>
        </w:trPr>
        <w:tc>
          <w:tcPr>
            <w:tcW w:w="3715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A7557E3" w14:textId="77777777" w:rsidR="0085747A" w:rsidRPr="0046383D" w:rsidRDefault="0085747A" w:rsidP="0046383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6383D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0B544F6A" w14:textId="39A1547F" w:rsidR="00324D1A" w:rsidRPr="00324D1A" w:rsidRDefault="0047250E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2D69BB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="002D69BB">
              <w:rPr>
                <w:rFonts w:ascii="Corbel" w:hAnsi="Corbel"/>
                <w:b w:val="0"/>
                <w:smallCaps w:val="0"/>
                <w:szCs w:val="24"/>
              </w:rPr>
              <w:t>Korybski</w:t>
            </w:r>
            <w:proofErr w:type="spellEnd"/>
            <w:r w:rsidR="002D69B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D69BB" w:rsidRPr="002D69BB">
              <w:rPr>
                <w:rFonts w:ascii="Corbel" w:hAnsi="Corbel"/>
                <w:b w:val="0"/>
                <w:smallCaps w:val="0"/>
                <w:szCs w:val="24"/>
              </w:rPr>
              <w:t>Wybrane zagadnienia legis</w:t>
            </w:r>
            <w:r w:rsidR="002D69BB">
              <w:rPr>
                <w:rFonts w:ascii="Corbel" w:hAnsi="Corbel"/>
                <w:b w:val="0"/>
                <w:smallCaps w:val="0"/>
                <w:szCs w:val="24"/>
              </w:rPr>
              <w:t xml:space="preserve">lacji, Lublin </w:t>
            </w:r>
            <w:r w:rsidR="00324D1A">
              <w:rPr>
                <w:rFonts w:ascii="Corbel" w:hAnsi="Corbel"/>
                <w:b w:val="0"/>
                <w:smallCaps w:val="0"/>
                <w:szCs w:val="24"/>
              </w:rPr>
              <w:t xml:space="preserve">1995. 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6769CC29" w14:textId="61386B93" w:rsidR="000A0FBC" w:rsidRPr="0046383D" w:rsidRDefault="000A0FBC" w:rsidP="0046383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6383D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14:paraId="2232EEEB" w14:textId="7D3356FD" w:rsidR="00430F9E" w:rsidRDefault="005865EE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J. Strzelecki, </w:t>
            </w:r>
            <w:r w:rsidRPr="005865EE">
              <w:rPr>
                <w:rFonts w:ascii="Corbel" w:hAnsi="Corbel"/>
                <w:b w:val="0"/>
                <w:smallCaps w:val="0"/>
                <w:szCs w:val="24"/>
              </w:rPr>
              <w:t xml:space="preserve">Legislacja administracyjna 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zarys wykładu, Łódź 2009. </w:t>
            </w:r>
          </w:p>
          <w:p w14:paraId="629F5E0D" w14:textId="17A4A110" w:rsidR="0047250E" w:rsidRPr="0047250E" w:rsidRDefault="00430F9E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5865EE">
              <w:rPr>
                <w:rFonts w:ascii="Corbel" w:hAnsi="Corbel"/>
                <w:b w:val="0"/>
                <w:smallCaps w:val="0"/>
                <w:szCs w:val="24"/>
              </w:rPr>
              <w:t xml:space="preserve">T. </w:t>
            </w:r>
            <w:proofErr w:type="spellStart"/>
            <w:r w:rsidR="005865EE">
              <w:rPr>
                <w:rFonts w:ascii="Corbel" w:hAnsi="Corbel"/>
                <w:b w:val="0"/>
                <w:smallCaps w:val="0"/>
                <w:szCs w:val="24"/>
              </w:rPr>
              <w:t>Zalasiński</w:t>
            </w:r>
            <w:proofErr w:type="spellEnd"/>
            <w:r w:rsidR="005865E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865EE" w:rsidRPr="005865EE">
              <w:rPr>
                <w:rFonts w:ascii="Corbel" w:hAnsi="Corbel"/>
                <w:b w:val="0"/>
                <w:smallCaps w:val="0"/>
                <w:szCs w:val="24"/>
              </w:rPr>
              <w:t>Zasada prawidłowej legislacji w poglądach Trybunału Kon</w:t>
            </w:r>
            <w:r w:rsidR="005865EE">
              <w:rPr>
                <w:rFonts w:ascii="Corbel" w:hAnsi="Corbel"/>
                <w:b w:val="0"/>
                <w:smallCaps w:val="0"/>
                <w:szCs w:val="24"/>
              </w:rPr>
              <w:t xml:space="preserve">stytucyjnego, Warszawa 2008. </w:t>
            </w:r>
          </w:p>
          <w:p w14:paraId="16E80260" w14:textId="51BBD8EE" w:rsidR="0047250E" w:rsidRDefault="005865EE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L. Garlicki, Polskie prawo konstytucyj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>ne. Zarys wykładu, Warszawa 2023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596EFF9" w14:textId="38DC6D3C" w:rsidR="0047250E" w:rsidRPr="0047250E" w:rsidRDefault="003055E7" w:rsidP="004638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 G.</w:t>
            </w:r>
            <w:r w:rsidRPr="003055E7">
              <w:rPr>
                <w:rFonts w:ascii="Corbel" w:hAnsi="Corbel"/>
                <w:b w:val="0"/>
                <w:smallCaps w:val="0"/>
                <w:szCs w:val="24"/>
              </w:rPr>
              <w:t xml:space="preserve"> Pastuszko, Halina Zięba-Załucka, Małgorzata Grzesik-Kulesza, Polskie prawo parlamentarne, Warszawa 2020.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ADF15" w14:textId="77777777" w:rsidR="0073167B" w:rsidRDefault="0073167B" w:rsidP="00C16ABF">
      <w:pPr>
        <w:spacing w:after="0" w:line="240" w:lineRule="auto"/>
      </w:pPr>
      <w:r>
        <w:separator/>
      </w:r>
    </w:p>
  </w:endnote>
  <w:endnote w:type="continuationSeparator" w:id="0">
    <w:p w14:paraId="76C24F48" w14:textId="77777777" w:rsidR="0073167B" w:rsidRDefault="0073167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1634E" w14:textId="77777777" w:rsidR="0073167B" w:rsidRDefault="0073167B" w:rsidP="00C16ABF">
      <w:pPr>
        <w:spacing w:after="0" w:line="240" w:lineRule="auto"/>
      </w:pPr>
      <w:r>
        <w:separator/>
      </w:r>
    </w:p>
  </w:footnote>
  <w:footnote w:type="continuationSeparator" w:id="0">
    <w:p w14:paraId="0F821B02" w14:textId="77777777" w:rsidR="0073167B" w:rsidRDefault="0073167B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41238115">
    <w:abstractNumId w:val="0"/>
  </w:num>
  <w:num w:numId="2" w16cid:durableId="296883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56F"/>
    <w:rsid w:val="0009462C"/>
    <w:rsid w:val="00094B12"/>
    <w:rsid w:val="00096C46"/>
    <w:rsid w:val="000A0FBC"/>
    <w:rsid w:val="000A296F"/>
    <w:rsid w:val="000A29F1"/>
    <w:rsid w:val="000A2A28"/>
    <w:rsid w:val="000A3CDF"/>
    <w:rsid w:val="000A6415"/>
    <w:rsid w:val="000B192D"/>
    <w:rsid w:val="000B28EE"/>
    <w:rsid w:val="000B3E37"/>
    <w:rsid w:val="000D04B0"/>
    <w:rsid w:val="000F1C57"/>
    <w:rsid w:val="000F5615"/>
    <w:rsid w:val="000F73D2"/>
    <w:rsid w:val="001045A1"/>
    <w:rsid w:val="00120A9D"/>
    <w:rsid w:val="00124BFF"/>
    <w:rsid w:val="0012560E"/>
    <w:rsid w:val="00127108"/>
    <w:rsid w:val="00134B13"/>
    <w:rsid w:val="00146BC0"/>
    <w:rsid w:val="00151E2E"/>
    <w:rsid w:val="00153C41"/>
    <w:rsid w:val="00154381"/>
    <w:rsid w:val="00156CE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63C4"/>
    <w:rsid w:val="001C7E78"/>
    <w:rsid w:val="001D657B"/>
    <w:rsid w:val="001D7B54"/>
    <w:rsid w:val="001E0209"/>
    <w:rsid w:val="001F2CA2"/>
    <w:rsid w:val="001F5AF1"/>
    <w:rsid w:val="002144C0"/>
    <w:rsid w:val="0022477D"/>
    <w:rsid w:val="002278A9"/>
    <w:rsid w:val="002336F9"/>
    <w:rsid w:val="0024028F"/>
    <w:rsid w:val="00244ABC"/>
    <w:rsid w:val="00257EED"/>
    <w:rsid w:val="00281FF2"/>
    <w:rsid w:val="00284BB3"/>
    <w:rsid w:val="002857DE"/>
    <w:rsid w:val="00291567"/>
    <w:rsid w:val="00292340"/>
    <w:rsid w:val="002A22BF"/>
    <w:rsid w:val="002A2389"/>
    <w:rsid w:val="002A671D"/>
    <w:rsid w:val="002B4D55"/>
    <w:rsid w:val="002B5EA0"/>
    <w:rsid w:val="002B6119"/>
    <w:rsid w:val="002C1F06"/>
    <w:rsid w:val="002C36AC"/>
    <w:rsid w:val="002C37DA"/>
    <w:rsid w:val="002D3375"/>
    <w:rsid w:val="002D69BB"/>
    <w:rsid w:val="002D73D4"/>
    <w:rsid w:val="002F02A3"/>
    <w:rsid w:val="002F4ABE"/>
    <w:rsid w:val="003018BA"/>
    <w:rsid w:val="0030395F"/>
    <w:rsid w:val="003055E7"/>
    <w:rsid w:val="003057DE"/>
    <w:rsid w:val="00305C92"/>
    <w:rsid w:val="003151C5"/>
    <w:rsid w:val="00324D1A"/>
    <w:rsid w:val="00327B8F"/>
    <w:rsid w:val="003343CF"/>
    <w:rsid w:val="003464BD"/>
    <w:rsid w:val="00346FE9"/>
    <w:rsid w:val="0034759A"/>
    <w:rsid w:val="003503F6"/>
    <w:rsid w:val="003530DD"/>
    <w:rsid w:val="003570F8"/>
    <w:rsid w:val="00363F78"/>
    <w:rsid w:val="003A0A5B"/>
    <w:rsid w:val="003A1176"/>
    <w:rsid w:val="003B311C"/>
    <w:rsid w:val="003C0BAE"/>
    <w:rsid w:val="003C3B8F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F9E"/>
    <w:rsid w:val="00431D5C"/>
    <w:rsid w:val="004362C6"/>
    <w:rsid w:val="00437FA2"/>
    <w:rsid w:val="0044484E"/>
    <w:rsid w:val="00445970"/>
    <w:rsid w:val="00454661"/>
    <w:rsid w:val="00455C21"/>
    <w:rsid w:val="00461EFC"/>
    <w:rsid w:val="0046383D"/>
    <w:rsid w:val="004652C2"/>
    <w:rsid w:val="004706D1"/>
    <w:rsid w:val="00471326"/>
    <w:rsid w:val="0047250E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65EE"/>
    <w:rsid w:val="0059484D"/>
    <w:rsid w:val="005A0855"/>
    <w:rsid w:val="005A3196"/>
    <w:rsid w:val="005C080F"/>
    <w:rsid w:val="005C55E5"/>
    <w:rsid w:val="005C696A"/>
    <w:rsid w:val="005E6E85"/>
    <w:rsid w:val="005F31D2"/>
    <w:rsid w:val="005F44E1"/>
    <w:rsid w:val="005F76A3"/>
    <w:rsid w:val="0061029B"/>
    <w:rsid w:val="00617230"/>
    <w:rsid w:val="00621CE1"/>
    <w:rsid w:val="00627FC9"/>
    <w:rsid w:val="00647FA8"/>
    <w:rsid w:val="00650C5F"/>
    <w:rsid w:val="00654934"/>
    <w:rsid w:val="00660DC2"/>
    <w:rsid w:val="006620D9"/>
    <w:rsid w:val="00671958"/>
    <w:rsid w:val="00675843"/>
    <w:rsid w:val="00696477"/>
    <w:rsid w:val="006D050F"/>
    <w:rsid w:val="006D1B1C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167B"/>
    <w:rsid w:val="007327BD"/>
    <w:rsid w:val="00734608"/>
    <w:rsid w:val="00745302"/>
    <w:rsid w:val="007461D6"/>
    <w:rsid w:val="00746EC8"/>
    <w:rsid w:val="00763BF1"/>
    <w:rsid w:val="00766FD4"/>
    <w:rsid w:val="0078168C"/>
    <w:rsid w:val="00781CC7"/>
    <w:rsid w:val="00787C2A"/>
    <w:rsid w:val="00790E27"/>
    <w:rsid w:val="007A4022"/>
    <w:rsid w:val="007A6C15"/>
    <w:rsid w:val="007A6E6E"/>
    <w:rsid w:val="007C3299"/>
    <w:rsid w:val="007C3BCC"/>
    <w:rsid w:val="007C4546"/>
    <w:rsid w:val="007D6E56"/>
    <w:rsid w:val="007F4155"/>
    <w:rsid w:val="007F503A"/>
    <w:rsid w:val="00814819"/>
    <w:rsid w:val="0081554D"/>
    <w:rsid w:val="0081707E"/>
    <w:rsid w:val="008449B3"/>
    <w:rsid w:val="008552A2"/>
    <w:rsid w:val="0085747A"/>
    <w:rsid w:val="00870D8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36A"/>
    <w:rsid w:val="008F5894"/>
    <w:rsid w:val="008F6E29"/>
    <w:rsid w:val="00914EF3"/>
    <w:rsid w:val="00916188"/>
    <w:rsid w:val="00920212"/>
    <w:rsid w:val="00923244"/>
    <w:rsid w:val="00923D7D"/>
    <w:rsid w:val="0094522E"/>
    <w:rsid w:val="009508DF"/>
    <w:rsid w:val="00950DAC"/>
    <w:rsid w:val="00954A07"/>
    <w:rsid w:val="00967123"/>
    <w:rsid w:val="009671A8"/>
    <w:rsid w:val="0097030F"/>
    <w:rsid w:val="00987E97"/>
    <w:rsid w:val="00997F14"/>
    <w:rsid w:val="009A78D9"/>
    <w:rsid w:val="009C2B17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272"/>
    <w:rsid w:val="00A53AD4"/>
    <w:rsid w:val="00A53FA5"/>
    <w:rsid w:val="00A54817"/>
    <w:rsid w:val="00A601C8"/>
    <w:rsid w:val="00A60799"/>
    <w:rsid w:val="00A7796A"/>
    <w:rsid w:val="00A84C85"/>
    <w:rsid w:val="00A85616"/>
    <w:rsid w:val="00A97DE1"/>
    <w:rsid w:val="00AB053C"/>
    <w:rsid w:val="00AB0F49"/>
    <w:rsid w:val="00AB6041"/>
    <w:rsid w:val="00AC172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50C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B563B"/>
    <w:rsid w:val="00BC633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02A"/>
    <w:rsid w:val="00C47C72"/>
    <w:rsid w:val="00C56036"/>
    <w:rsid w:val="00C5791D"/>
    <w:rsid w:val="00C61DC5"/>
    <w:rsid w:val="00C66FB8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546E"/>
    <w:rsid w:val="00D17C3C"/>
    <w:rsid w:val="00D26B2C"/>
    <w:rsid w:val="00D3397B"/>
    <w:rsid w:val="00D352C9"/>
    <w:rsid w:val="00D36B65"/>
    <w:rsid w:val="00D425B2"/>
    <w:rsid w:val="00D428D6"/>
    <w:rsid w:val="00D552B2"/>
    <w:rsid w:val="00D608D1"/>
    <w:rsid w:val="00D62293"/>
    <w:rsid w:val="00D74119"/>
    <w:rsid w:val="00D8075B"/>
    <w:rsid w:val="00D83DC8"/>
    <w:rsid w:val="00D8678B"/>
    <w:rsid w:val="00DA2114"/>
    <w:rsid w:val="00DA3528"/>
    <w:rsid w:val="00DE09C0"/>
    <w:rsid w:val="00DE36CA"/>
    <w:rsid w:val="00DE4A14"/>
    <w:rsid w:val="00DE770A"/>
    <w:rsid w:val="00DF320D"/>
    <w:rsid w:val="00DF71C8"/>
    <w:rsid w:val="00E129B8"/>
    <w:rsid w:val="00E20135"/>
    <w:rsid w:val="00E21E7D"/>
    <w:rsid w:val="00E22FBC"/>
    <w:rsid w:val="00E24BF5"/>
    <w:rsid w:val="00E25338"/>
    <w:rsid w:val="00E42722"/>
    <w:rsid w:val="00E433F0"/>
    <w:rsid w:val="00E51E44"/>
    <w:rsid w:val="00E63348"/>
    <w:rsid w:val="00E67016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88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3DDC"/>
    <w:rsid w:val="00FD503F"/>
    <w:rsid w:val="00FD663E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1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5834A-1717-4C01-9915-40A27075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</TotalTime>
  <Pages>1</Pages>
  <Words>792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5</cp:revision>
  <cp:lastPrinted>2025-12-09T08:43:00Z</cp:lastPrinted>
  <dcterms:created xsi:type="dcterms:W3CDTF">2023-10-10T09:22:00Z</dcterms:created>
  <dcterms:modified xsi:type="dcterms:W3CDTF">2025-12-09T08:43:00Z</dcterms:modified>
</cp:coreProperties>
</file>